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5D757" w14:textId="6E3F7BE2" w:rsidR="00C069A3" w:rsidRDefault="00C069A3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#105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RP-24</w:t>
      </w:r>
      <w:r>
        <w:rPr>
          <w:rFonts w:ascii="Arial" w:hAnsi="Arial" w:cs="Arial"/>
          <w:b/>
          <w:sz w:val="24"/>
          <w:szCs w:val="24"/>
          <w:lang w:eastAsia="ja-JP"/>
        </w:rPr>
        <w:t>1786</w:t>
      </w:r>
    </w:p>
    <w:p w14:paraId="5BD309D5" w14:textId="7D66DD29" w:rsidR="00C069A3" w:rsidRPr="00C069A3" w:rsidRDefault="00C069A3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Melbourne, Australia, September 9-12,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proofErr w:type="gramStart"/>
      <w:r w:rsidRPr="00C069A3">
        <w:rPr>
          <w:rFonts w:ascii="Arial" w:hAnsi="Arial" w:cs="Arial"/>
          <w:b/>
          <w:sz w:val="24"/>
        </w:rPr>
        <w:t xml:space="preserve">   </w:t>
      </w:r>
      <w:r w:rsidRPr="00C069A3">
        <w:rPr>
          <w:b/>
          <w:sz w:val="16"/>
          <w:szCs w:val="12"/>
        </w:rPr>
        <w:t>(</w:t>
      </w:r>
      <w:proofErr w:type="gramEnd"/>
      <w:r w:rsidRPr="00C069A3">
        <w:rPr>
          <w:b/>
          <w:sz w:val="16"/>
          <w:szCs w:val="12"/>
        </w:rPr>
        <w:t>Revised from RP-241673)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15A8E32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9.4.2.1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85EB7" w14:textId="77777777" w:rsidR="00C376AE" w:rsidRDefault="00C376AE">
      <w:r>
        <w:separator/>
      </w:r>
    </w:p>
  </w:endnote>
  <w:endnote w:type="continuationSeparator" w:id="0">
    <w:p w14:paraId="5D96F4F2" w14:textId="77777777" w:rsidR="00C376AE" w:rsidRDefault="00C3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E8D72" w14:textId="77777777" w:rsidR="00C376AE" w:rsidRDefault="00C376AE">
      <w:r>
        <w:separator/>
      </w:r>
    </w:p>
  </w:footnote>
  <w:footnote w:type="continuationSeparator" w:id="0">
    <w:p w14:paraId="2E730BE8" w14:textId="77777777" w:rsidR="00C376AE" w:rsidRDefault="00C3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7</Pages>
  <Words>2634</Words>
  <Characters>14433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17033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28</cp:revision>
  <cp:lastPrinted>2000-02-29T10:31:00Z</cp:lastPrinted>
  <dcterms:created xsi:type="dcterms:W3CDTF">2024-08-02T18:44:00Z</dcterms:created>
  <dcterms:modified xsi:type="dcterms:W3CDTF">2024-09-02T12:48:00Z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